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59840F" w14:textId="77777777" w:rsidR="00486046" w:rsidRDefault="00486046" w:rsidP="00486046">
      <w:pPr>
        <w:pStyle w:val="NoSpacing"/>
      </w:pPr>
      <w:r>
        <w:rPr>
          <w:u w:val="single"/>
        </w:rPr>
        <w:t>John MARVIN</w:t>
      </w:r>
      <w:r>
        <w:t xml:space="preserve">   </w:t>
      </w:r>
      <w:proofErr w:type="gramStart"/>
      <w:r>
        <w:t xml:space="preserve">   (</w:t>
      </w:r>
      <w:proofErr w:type="gramEnd"/>
      <w:r>
        <w:t>1454-1500)</w:t>
      </w:r>
    </w:p>
    <w:p w14:paraId="112C29C4" w14:textId="77777777" w:rsidR="00486046" w:rsidRDefault="00486046" w:rsidP="00486046">
      <w:pPr>
        <w:pStyle w:val="NoSpacing"/>
      </w:pPr>
      <w:r>
        <w:t xml:space="preserve">of </w:t>
      </w:r>
      <w:proofErr w:type="spellStart"/>
      <w:r>
        <w:t>Washbrook</w:t>
      </w:r>
      <w:proofErr w:type="spellEnd"/>
      <w:r>
        <w:t>, Suffolk.</w:t>
      </w:r>
    </w:p>
    <w:p w14:paraId="664AF07C" w14:textId="77777777" w:rsidR="00486046" w:rsidRDefault="00486046" w:rsidP="00486046">
      <w:pPr>
        <w:pStyle w:val="NoSpacing"/>
      </w:pPr>
    </w:p>
    <w:p w14:paraId="63F8AC4C" w14:textId="77777777" w:rsidR="00486046" w:rsidRDefault="00486046" w:rsidP="00486046">
      <w:pPr>
        <w:pStyle w:val="NoSpacing"/>
      </w:pPr>
    </w:p>
    <w:p w14:paraId="55F6C4FD" w14:textId="77777777" w:rsidR="00486046" w:rsidRDefault="00486046" w:rsidP="00486046">
      <w:pPr>
        <w:pStyle w:val="NoSpacing"/>
      </w:pPr>
      <w:r>
        <w:t>Son of Roger Marvin(q.v.) and his wife, Matilda.</w:t>
      </w:r>
    </w:p>
    <w:p w14:paraId="76EFEE88" w14:textId="77777777" w:rsidR="00486046" w:rsidRDefault="00486046" w:rsidP="0048604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(“UK and Ireland, Find A Grave Index, 1300s – current”)</w:t>
      </w:r>
    </w:p>
    <w:p w14:paraId="6D9EC254" w14:textId="77777777" w:rsidR="00486046" w:rsidRDefault="00486046" w:rsidP="00486046">
      <w:pPr>
        <w:pStyle w:val="NoSpacing"/>
        <w:rPr>
          <w:rFonts w:cs="Times New Roman"/>
          <w:szCs w:val="24"/>
        </w:rPr>
      </w:pPr>
    </w:p>
    <w:p w14:paraId="7E91F225" w14:textId="77777777" w:rsidR="00486046" w:rsidRDefault="00486046" w:rsidP="00486046">
      <w:pPr>
        <w:pStyle w:val="NoSpacing"/>
        <w:rPr>
          <w:rFonts w:cs="Times New Roman"/>
          <w:szCs w:val="24"/>
        </w:rPr>
      </w:pPr>
    </w:p>
    <w:p w14:paraId="4003695B" w14:textId="77777777" w:rsidR="00486046" w:rsidRDefault="00486046" w:rsidP="0048604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Jun.1500</w:t>
      </w:r>
      <w:r>
        <w:rPr>
          <w:rFonts w:cs="Times New Roman"/>
          <w:szCs w:val="24"/>
        </w:rPr>
        <w:tab/>
        <w:t>He died.   (ibid.)</w:t>
      </w:r>
    </w:p>
    <w:p w14:paraId="5DEDA1E5" w14:textId="77777777" w:rsidR="00486046" w:rsidRDefault="00486046" w:rsidP="00486046">
      <w:pPr>
        <w:pStyle w:val="NoSpacing"/>
        <w:rPr>
          <w:rFonts w:cs="Times New Roman"/>
          <w:szCs w:val="24"/>
        </w:rPr>
      </w:pPr>
    </w:p>
    <w:p w14:paraId="0068C63B" w14:textId="77777777" w:rsidR="00486046" w:rsidRDefault="00486046" w:rsidP="00486046">
      <w:pPr>
        <w:pStyle w:val="NoSpacing"/>
        <w:rPr>
          <w:rFonts w:cs="Times New Roman"/>
          <w:szCs w:val="24"/>
        </w:rPr>
      </w:pPr>
    </w:p>
    <w:p w14:paraId="4E897876" w14:textId="77777777" w:rsidR="00486046" w:rsidRDefault="00486046" w:rsidP="0048604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September 2023</w:t>
      </w:r>
    </w:p>
    <w:p w14:paraId="65D8F52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766681" w14:textId="77777777" w:rsidR="00486046" w:rsidRDefault="00486046" w:rsidP="009139A6">
      <w:r>
        <w:separator/>
      </w:r>
    </w:p>
  </w:endnote>
  <w:endnote w:type="continuationSeparator" w:id="0">
    <w:p w14:paraId="5A265B21" w14:textId="77777777" w:rsidR="00486046" w:rsidRDefault="0048604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8238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2C79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0D31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4170D8" w14:textId="77777777" w:rsidR="00486046" w:rsidRDefault="00486046" w:rsidP="009139A6">
      <w:r>
        <w:separator/>
      </w:r>
    </w:p>
  </w:footnote>
  <w:footnote w:type="continuationSeparator" w:id="0">
    <w:p w14:paraId="4D3155FD" w14:textId="77777777" w:rsidR="00486046" w:rsidRDefault="0048604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4B2F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1C3C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3DE7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6046"/>
    <w:rsid w:val="000666E0"/>
    <w:rsid w:val="002510B7"/>
    <w:rsid w:val="00486046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FD9004"/>
  <w15:chartTrackingRefBased/>
  <w15:docId w15:val="{0BCC7B20-2CFE-4CE2-9B83-74FE05AE4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2023-09-30T06:28:00Z</dcterms:created>
  <dcterms:modified xsi:type="dcterms:W3CDTF">2023-09-30T06:29:00Z</dcterms:modified>
</cp:coreProperties>
</file>